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E1D77" w14:textId="77777777" w:rsidR="0023008F" w:rsidRDefault="0023008F" w:rsidP="0023008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CRASKE</w:t>
      </w:r>
      <w:r>
        <w:rPr>
          <w:rFonts w:ascii="Times New Roman" w:hAnsi="Times New Roman" w:cs="Times New Roman"/>
        </w:rPr>
        <w:t xml:space="preserve">       (fl.1483)</w:t>
      </w:r>
    </w:p>
    <w:p w14:paraId="462D1C0C" w14:textId="77777777" w:rsidR="0023008F" w:rsidRDefault="0023008F" w:rsidP="0023008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Kirkley, Suffolk. Mariner.</w:t>
      </w:r>
    </w:p>
    <w:p w14:paraId="4B99CC94" w14:textId="77777777" w:rsidR="0023008F" w:rsidRDefault="0023008F" w:rsidP="0023008F">
      <w:pPr>
        <w:tabs>
          <w:tab w:val="left" w:pos="720"/>
        </w:tabs>
        <w:rPr>
          <w:rFonts w:ascii="Times New Roman" w:hAnsi="Times New Roman" w:cs="Times New Roman"/>
        </w:rPr>
      </w:pPr>
    </w:p>
    <w:p w14:paraId="664A29E6" w14:textId="77777777" w:rsidR="0023008F" w:rsidRDefault="0023008F" w:rsidP="0023008F">
      <w:pPr>
        <w:tabs>
          <w:tab w:val="left" w:pos="720"/>
        </w:tabs>
        <w:rPr>
          <w:rFonts w:ascii="Times New Roman" w:hAnsi="Times New Roman" w:cs="Times New Roman"/>
        </w:rPr>
      </w:pPr>
    </w:p>
    <w:p w14:paraId="4636381E" w14:textId="77777777" w:rsidR="0023008F" w:rsidRDefault="0023008F" w:rsidP="0023008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Elizabeth </w:t>
      </w:r>
      <w:proofErr w:type="spellStart"/>
      <w:r>
        <w:rPr>
          <w:rFonts w:ascii="Times New Roman" w:hAnsi="Times New Roman" w:cs="Times New Roman"/>
        </w:rPr>
        <w:t>Clere</w:t>
      </w:r>
      <w:proofErr w:type="spellEnd"/>
      <w:r>
        <w:rPr>
          <w:rFonts w:ascii="Times New Roman" w:hAnsi="Times New Roman" w:cs="Times New Roman"/>
        </w:rPr>
        <w:t xml:space="preserve"> of Ormesby, North Riding of Yorkshire(q.v.), brought</w:t>
      </w:r>
    </w:p>
    <w:p w14:paraId="2913AF64" w14:textId="77777777" w:rsidR="0023008F" w:rsidRDefault="0023008F" w:rsidP="0023008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 plaint of debt against him and John </w:t>
      </w:r>
      <w:proofErr w:type="spellStart"/>
      <w:r>
        <w:rPr>
          <w:rFonts w:ascii="Times New Roman" w:hAnsi="Times New Roman" w:cs="Times New Roman"/>
        </w:rPr>
        <w:t>Olderyng</w:t>
      </w:r>
      <w:proofErr w:type="spellEnd"/>
      <w:r>
        <w:rPr>
          <w:rFonts w:ascii="Times New Roman" w:hAnsi="Times New Roman" w:cs="Times New Roman"/>
        </w:rPr>
        <w:t xml:space="preserve"> of Carleton Colville(q.v.).</w:t>
      </w:r>
    </w:p>
    <w:p w14:paraId="733C56A8" w14:textId="77777777" w:rsidR="0023008F" w:rsidRDefault="0023008F" w:rsidP="0023008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6CD5683C" w14:textId="77777777" w:rsidR="0023008F" w:rsidRDefault="0023008F" w:rsidP="0023008F">
      <w:pPr>
        <w:tabs>
          <w:tab w:val="left" w:pos="720"/>
        </w:tabs>
        <w:rPr>
          <w:rFonts w:ascii="Times New Roman" w:hAnsi="Times New Roman" w:cs="Times New Roman"/>
        </w:rPr>
      </w:pPr>
    </w:p>
    <w:p w14:paraId="520CB3B7" w14:textId="77777777" w:rsidR="0023008F" w:rsidRDefault="0023008F" w:rsidP="0023008F">
      <w:pPr>
        <w:tabs>
          <w:tab w:val="left" w:pos="720"/>
        </w:tabs>
        <w:rPr>
          <w:rFonts w:ascii="Times New Roman" w:hAnsi="Times New Roman" w:cs="Times New Roman"/>
        </w:rPr>
      </w:pPr>
    </w:p>
    <w:p w14:paraId="4C575F4D" w14:textId="77777777" w:rsidR="0023008F" w:rsidRDefault="0023008F" w:rsidP="0023008F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2019</w:t>
      </w:r>
    </w:p>
    <w:p w14:paraId="21F25556" w14:textId="77777777" w:rsidR="006B2F86" w:rsidRPr="00E71FC3" w:rsidRDefault="002300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DA287" w14:textId="77777777" w:rsidR="0023008F" w:rsidRDefault="0023008F" w:rsidP="00E71FC3">
      <w:r>
        <w:separator/>
      </w:r>
    </w:p>
  </w:endnote>
  <w:endnote w:type="continuationSeparator" w:id="0">
    <w:p w14:paraId="0DA5BF20" w14:textId="77777777" w:rsidR="0023008F" w:rsidRDefault="0023008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B0E4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094DD" w14:textId="77777777" w:rsidR="0023008F" w:rsidRDefault="0023008F" w:rsidP="00E71FC3">
      <w:r>
        <w:separator/>
      </w:r>
    </w:p>
  </w:footnote>
  <w:footnote w:type="continuationSeparator" w:id="0">
    <w:p w14:paraId="2A558800" w14:textId="77777777" w:rsidR="0023008F" w:rsidRDefault="0023008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08F"/>
    <w:rsid w:val="001A7C09"/>
    <w:rsid w:val="0023008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B2D7B"/>
  <w15:chartTrackingRefBased/>
  <w15:docId w15:val="{E44DAB7D-32FC-4670-B285-83AD86B2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08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2019-07-21T18:49:00Z</dcterms:created>
  <dcterms:modified xsi:type="dcterms:W3CDTF">2019-07-21T18:51:00Z</dcterms:modified>
</cp:coreProperties>
</file>